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B5137" w14:textId="77777777" w:rsidR="00FB2BE3" w:rsidRDefault="00FB2BE3" w:rsidP="00FB2BE3">
      <w:pPr>
        <w:pStyle w:val="NoSpacing"/>
      </w:pPr>
      <w:r>
        <w:rPr>
          <w:u w:val="single"/>
        </w:rPr>
        <w:t>Robert JOHNSON</w:t>
      </w:r>
      <w:r>
        <w:t xml:space="preserve">   </w:t>
      </w:r>
      <w:proofErr w:type="gramStart"/>
      <w:r>
        <w:t xml:space="preserve">   (</w:t>
      </w:r>
      <w:proofErr w:type="gramEnd"/>
      <w:r>
        <w:t>fl.1480)</w:t>
      </w:r>
    </w:p>
    <w:p w14:paraId="66578232" w14:textId="77777777" w:rsidR="00FB2BE3" w:rsidRDefault="00FB2BE3" w:rsidP="00FB2BE3">
      <w:pPr>
        <w:pStyle w:val="NoSpacing"/>
      </w:pPr>
      <w:r>
        <w:t>Chaplain.</w:t>
      </w:r>
    </w:p>
    <w:p w14:paraId="462AA27D" w14:textId="77777777" w:rsidR="00FB2BE3" w:rsidRDefault="00FB2BE3" w:rsidP="00FB2BE3">
      <w:pPr>
        <w:pStyle w:val="NoSpacing"/>
      </w:pPr>
    </w:p>
    <w:p w14:paraId="6CA86595" w14:textId="77777777" w:rsidR="00FB2BE3" w:rsidRDefault="00FB2BE3" w:rsidP="00FB2BE3">
      <w:pPr>
        <w:pStyle w:val="NoSpacing"/>
      </w:pPr>
    </w:p>
    <w:p w14:paraId="134DEC9C" w14:textId="77777777" w:rsidR="00FB2BE3" w:rsidRDefault="00FB2BE3" w:rsidP="00FB2BE3">
      <w:pPr>
        <w:pStyle w:val="NoSpacing"/>
      </w:pPr>
      <w:r>
        <w:t xml:space="preserve">  3 Dec.1480</w:t>
      </w:r>
      <w:r>
        <w:tab/>
        <w:t xml:space="preserve">He was instituted to the prebendal vicarage of </w:t>
      </w:r>
      <w:proofErr w:type="spellStart"/>
      <w:r>
        <w:t>Barneby</w:t>
      </w:r>
      <w:proofErr w:type="spellEnd"/>
      <w:r>
        <w:t xml:space="preserve"> in the collegiate</w:t>
      </w:r>
    </w:p>
    <w:p w14:paraId="2F7ACA4E" w14:textId="77777777" w:rsidR="00FB2BE3" w:rsidRDefault="00FB2BE3" w:rsidP="00FB2BE3">
      <w:pPr>
        <w:pStyle w:val="NoSpacing"/>
      </w:pPr>
      <w:r>
        <w:tab/>
      </w:r>
      <w:r>
        <w:tab/>
        <w:t>church of Howden, East Riding of Yorkshire.</w:t>
      </w:r>
    </w:p>
    <w:p w14:paraId="14AFDD91" w14:textId="77777777" w:rsidR="00FB2BE3" w:rsidRDefault="00FB2BE3" w:rsidP="00FB2BE3">
      <w:pPr>
        <w:pStyle w:val="NoSpacing"/>
      </w:pPr>
      <w:r>
        <w:tab/>
      </w:r>
      <w:r>
        <w:tab/>
        <w:t>(“The Register of Thomas Rotherham, Archbishop of York 1480-1500</w:t>
      </w:r>
    </w:p>
    <w:p w14:paraId="39D3C53D" w14:textId="77777777" w:rsidR="00FB2BE3" w:rsidRDefault="00FB2BE3" w:rsidP="00FB2BE3">
      <w:pPr>
        <w:pStyle w:val="NoSpacing"/>
      </w:pPr>
      <w:r>
        <w:tab/>
      </w:r>
      <w:r>
        <w:tab/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p.3)</w:t>
      </w:r>
    </w:p>
    <w:p w14:paraId="0C428C88" w14:textId="77777777" w:rsidR="00FB2BE3" w:rsidRDefault="00FB2BE3" w:rsidP="00FB2BE3">
      <w:pPr>
        <w:pStyle w:val="NoSpacing"/>
      </w:pPr>
    </w:p>
    <w:p w14:paraId="7015E8F0" w14:textId="77777777" w:rsidR="00FB2BE3" w:rsidRDefault="00FB2BE3" w:rsidP="00FB2BE3">
      <w:pPr>
        <w:pStyle w:val="NoSpacing"/>
      </w:pPr>
    </w:p>
    <w:p w14:paraId="13962D7C" w14:textId="77777777" w:rsidR="00FB2BE3" w:rsidRDefault="00FB2BE3" w:rsidP="00FB2BE3">
      <w:pPr>
        <w:pStyle w:val="NoSpacing"/>
      </w:pPr>
      <w:r>
        <w:t>17 February 2019</w:t>
      </w:r>
    </w:p>
    <w:p w14:paraId="5F36083A" w14:textId="77777777" w:rsidR="006B2F86" w:rsidRPr="00E71FC3" w:rsidRDefault="00FB2BE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3C9FA" w14:textId="77777777" w:rsidR="00FB2BE3" w:rsidRDefault="00FB2BE3" w:rsidP="00E71FC3">
      <w:pPr>
        <w:spacing w:after="0" w:line="240" w:lineRule="auto"/>
      </w:pPr>
      <w:r>
        <w:separator/>
      </w:r>
    </w:p>
  </w:endnote>
  <w:endnote w:type="continuationSeparator" w:id="0">
    <w:p w14:paraId="5171DFAC" w14:textId="77777777" w:rsidR="00FB2BE3" w:rsidRDefault="00FB2B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7E7C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67A07" w14:textId="77777777" w:rsidR="00FB2BE3" w:rsidRDefault="00FB2BE3" w:rsidP="00E71FC3">
      <w:pPr>
        <w:spacing w:after="0" w:line="240" w:lineRule="auto"/>
      </w:pPr>
      <w:r>
        <w:separator/>
      </w:r>
    </w:p>
  </w:footnote>
  <w:footnote w:type="continuationSeparator" w:id="0">
    <w:p w14:paraId="4893166E" w14:textId="77777777" w:rsidR="00FB2BE3" w:rsidRDefault="00FB2B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BE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E9C93"/>
  <w15:chartTrackingRefBased/>
  <w15:docId w15:val="{979F2588-755C-46C1-999E-6949F45C3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2019-02-22T22:31:00Z</dcterms:created>
  <dcterms:modified xsi:type="dcterms:W3CDTF">2019-02-22T22:31:00Z</dcterms:modified>
</cp:coreProperties>
</file>